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786035" w14:textId="0D475A82" w:rsidR="00457CC2" w:rsidRDefault="00723434" w:rsidP="000F56A8">
      <w:pPr>
        <w:pStyle w:val="Bijlageondertitel"/>
      </w:pPr>
      <w:r w:rsidRPr="00C00CBB">
        <w:t>Ver</w:t>
      </w:r>
      <w:bookmarkStart w:id="0" w:name="_GoBack"/>
      <w:bookmarkEnd w:id="0"/>
      <w:r w:rsidRPr="00C00CBB">
        <w:t>klaring CO2-ambitieniveau</w:t>
      </w:r>
    </w:p>
    <w:p w14:paraId="788624B8" w14:textId="77777777" w:rsidR="00D07623" w:rsidRDefault="00D07623" w:rsidP="00D07623">
      <w:pPr>
        <w:rPr>
          <w:b/>
          <w:sz w:val="28"/>
          <w:szCs w:val="28"/>
        </w:rPr>
      </w:pPr>
      <w:r w:rsidRPr="00623392">
        <w:rPr>
          <w:b/>
          <w:sz w:val="28"/>
          <w:szCs w:val="28"/>
        </w:rPr>
        <w:t>AI 201</w:t>
      </w:r>
      <w:r>
        <w:rPr>
          <w:b/>
          <w:sz w:val="28"/>
          <w:szCs w:val="28"/>
        </w:rPr>
        <w:t>9-0306</w:t>
      </w:r>
      <w:r w:rsidRPr="00623392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Raamovereenkomst Tijdelijke Huisvesting</w:t>
      </w:r>
      <w:r w:rsidRPr="00623392" w:rsidDel="00623392">
        <w:rPr>
          <w:b/>
          <w:sz w:val="28"/>
          <w:szCs w:val="28"/>
        </w:rPr>
        <w:t xml:space="preserve"> </w:t>
      </w:r>
    </w:p>
    <w:p w14:paraId="404E1B18" w14:textId="77777777" w:rsidR="00D07623" w:rsidRPr="00D07623" w:rsidRDefault="00D07623" w:rsidP="00D07623"/>
    <w:p w14:paraId="56062931" w14:textId="77777777" w:rsidR="00723434" w:rsidRPr="00C00CBB" w:rsidRDefault="00723434" w:rsidP="00C00CBB">
      <w:r w:rsidRPr="00C00CBB">
        <w:t>De [naam inschrijver(s)] verklaart (verklaren) zich bereid de uitvoering van de Nadere</w:t>
      </w:r>
    </w:p>
    <w:p w14:paraId="45671E48" w14:textId="77777777" w:rsidR="00723434" w:rsidRPr="00C00CBB" w:rsidRDefault="00723434" w:rsidP="00C00CBB">
      <w:r w:rsidRPr="00C00CBB">
        <w:t>Overeenkomsten op een duurzame wijze ter hand te nemen en daarbij adequaat invulling te geven</w:t>
      </w:r>
    </w:p>
    <w:p w14:paraId="20019610" w14:textId="77777777" w:rsidR="00723434" w:rsidRPr="00C00CBB" w:rsidRDefault="00723434" w:rsidP="00C00CBB">
      <w:r w:rsidRPr="00C00CBB">
        <w:t>aan een CO2-reductie op:</w:t>
      </w:r>
    </w:p>
    <w:p w14:paraId="0FAB00E5" w14:textId="1F82C57C" w:rsidR="00457CC2" w:rsidRPr="00C00CBB" w:rsidRDefault="00457CC2" w:rsidP="00C00CBB"/>
    <w:p w14:paraId="77E6987C" w14:textId="77777777" w:rsidR="00723434" w:rsidRPr="00457CC2" w:rsidRDefault="00723434" w:rsidP="00457CC2">
      <w:pPr>
        <w:pStyle w:val="Lijstalinea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="Corbel"/>
          <w:lang w:val="en-US"/>
        </w:rPr>
      </w:pPr>
      <w:r w:rsidRPr="00457CC2">
        <w:rPr>
          <w:rFonts w:cs="Corbel"/>
          <w:lang w:val="en-US"/>
        </w:rPr>
        <w:t>CO2-ambitieniveau 5</w:t>
      </w:r>
    </w:p>
    <w:p w14:paraId="6474C17C" w14:textId="77777777" w:rsidR="00723434" w:rsidRPr="00457CC2" w:rsidRDefault="00723434" w:rsidP="00457CC2">
      <w:pPr>
        <w:pStyle w:val="Lijstalinea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="Corbel"/>
          <w:lang w:val="en-US"/>
        </w:rPr>
      </w:pPr>
      <w:r w:rsidRPr="00457CC2">
        <w:rPr>
          <w:rFonts w:cs="Corbel"/>
          <w:lang w:val="en-US"/>
        </w:rPr>
        <w:t>CO2-ambitieniveau 4</w:t>
      </w:r>
    </w:p>
    <w:p w14:paraId="6E2F9660" w14:textId="77777777" w:rsidR="00723434" w:rsidRPr="00457CC2" w:rsidRDefault="00723434" w:rsidP="00457CC2">
      <w:pPr>
        <w:pStyle w:val="Lijstalinea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="Corbel"/>
          <w:lang w:val="en-US"/>
        </w:rPr>
      </w:pPr>
      <w:r w:rsidRPr="00457CC2">
        <w:rPr>
          <w:rFonts w:cs="Corbel"/>
          <w:lang w:val="en-US"/>
        </w:rPr>
        <w:t>CO2-ambitieniveau 3</w:t>
      </w:r>
    </w:p>
    <w:p w14:paraId="32A8C308" w14:textId="77777777" w:rsidR="00723434" w:rsidRPr="00457CC2" w:rsidRDefault="00723434" w:rsidP="00457CC2">
      <w:pPr>
        <w:pStyle w:val="Lijstalinea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="Corbel"/>
        </w:rPr>
      </w:pPr>
      <w:r w:rsidRPr="00457CC2">
        <w:rPr>
          <w:rFonts w:cs="Corbel"/>
        </w:rPr>
        <w:t>CO2-ambitieniveau 2</w:t>
      </w:r>
    </w:p>
    <w:p w14:paraId="0F4EE1F3" w14:textId="77777777" w:rsidR="00723434" w:rsidRPr="00457CC2" w:rsidRDefault="00723434" w:rsidP="00457CC2">
      <w:pPr>
        <w:pStyle w:val="Lijstalinea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="Corbel"/>
        </w:rPr>
      </w:pPr>
      <w:r w:rsidRPr="00457CC2">
        <w:rPr>
          <w:rFonts w:cs="Corbel"/>
        </w:rPr>
        <w:t>CO2-ambitieniveau 1</w:t>
      </w:r>
    </w:p>
    <w:p w14:paraId="603EEB29" w14:textId="77777777" w:rsidR="00723434" w:rsidRDefault="00723434" w:rsidP="00457CC2">
      <w:pPr>
        <w:pStyle w:val="Lijstalinea"/>
        <w:numPr>
          <w:ilvl w:val="0"/>
          <w:numId w:val="36"/>
        </w:numPr>
        <w:autoSpaceDE w:val="0"/>
        <w:autoSpaceDN w:val="0"/>
        <w:adjustRightInd w:val="0"/>
        <w:spacing w:line="240" w:lineRule="auto"/>
        <w:rPr>
          <w:rFonts w:cs="Corbel"/>
        </w:rPr>
      </w:pPr>
      <w:r w:rsidRPr="00457CC2">
        <w:rPr>
          <w:rFonts w:cs="Corbel"/>
        </w:rPr>
        <w:t>geen van de bovenstaande CO2-ambitieniveau’s</w:t>
      </w:r>
    </w:p>
    <w:p w14:paraId="533FB5CC" w14:textId="1FA2B2FE" w:rsidR="00457CC2" w:rsidRPr="000F56A8" w:rsidRDefault="00457CC2" w:rsidP="00457CC2">
      <w:pPr>
        <w:autoSpaceDE w:val="0"/>
        <w:autoSpaceDN w:val="0"/>
        <w:adjustRightInd w:val="0"/>
        <w:spacing w:line="240" w:lineRule="auto"/>
      </w:pPr>
    </w:p>
    <w:p w14:paraId="68D07376" w14:textId="77777777" w:rsidR="00723434" w:rsidRPr="00C00CBB" w:rsidRDefault="00723434" w:rsidP="00C00CBB">
      <w:r w:rsidRPr="00C00CBB">
        <w:t>De inschrijver(s) verklaart (verklaren) de opdracht op het hierboven aangegeven CO2-</w:t>
      </w:r>
    </w:p>
    <w:p w14:paraId="1FEA6177" w14:textId="77777777" w:rsidR="00723434" w:rsidRPr="00C00CBB" w:rsidRDefault="00723434" w:rsidP="00C00CBB">
      <w:r w:rsidRPr="00C00CBB">
        <w:t>ambitieniveau te realiseren en dit aan te tonen door:</w:t>
      </w:r>
    </w:p>
    <w:p w14:paraId="02BCD843" w14:textId="1A84E1FB" w:rsidR="00457CC2" w:rsidRPr="00C00CBB" w:rsidRDefault="00457CC2" w:rsidP="00C00CBB"/>
    <w:p w14:paraId="60BE56BC" w14:textId="29A1F5CD" w:rsidR="00723434" w:rsidRDefault="00723434" w:rsidP="00C00CBB">
      <w:pPr>
        <w:pStyle w:val="Lijstalinea"/>
        <w:numPr>
          <w:ilvl w:val="0"/>
          <w:numId w:val="39"/>
        </w:numPr>
      </w:pPr>
      <w:r w:rsidRPr="00C00CBB">
        <w:t>een CO2-Bewust certificaat te overleggen dat past bij het aangeboden CO2-ambitieniveau. Indien de inschrijver bestaat uit een samenwerkingsverband van bedrijven,</w:t>
      </w:r>
      <w:r w:rsidR="00C00CBB">
        <w:t xml:space="preserve"> zal iedere deelnemer in dat </w:t>
      </w:r>
      <w:r w:rsidRPr="00C00CBB">
        <w:t>samenwerkingsverband een CO2-Bewust certificaat</w:t>
      </w:r>
      <w:r w:rsidR="00C00CBB">
        <w:t xml:space="preserve"> </w:t>
      </w:r>
      <w:r w:rsidRPr="00C00CBB">
        <w:t>overleggen dat ten minste past bij het aangeboden CO2-ambitieniveau, of</w:t>
      </w:r>
    </w:p>
    <w:p w14:paraId="384A3B73" w14:textId="77777777" w:rsidR="00C00CBB" w:rsidRPr="00C00CBB" w:rsidRDefault="00C00CBB" w:rsidP="00C00CBB"/>
    <w:p w14:paraId="52A9471E" w14:textId="2590C5DE" w:rsidR="00723434" w:rsidRPr="000F56A8" w:rsidRDefault="00723434" w:rsidP="00C00CBB">
      <w:pPr>
        <w:pStyle w:val="Lijstalinea"/>
        <w:numPr>
          <w:ilvl w:val="0"/>
          <w:numId w:val="38"/>
        </w:numPr>
        <w:rPr>
          <w:rFonts w:cs="Corbel"/>
        </w:rPr>
      </w:pPr>
      <w:r w:rsidRPr="00C00CBB">
        <w:t>specifieke bewijsstukken te leveren dat de Nadere O</w:t>
      </w:r>
      <w:r w:rsidR="00C00CBB">
        <w:t xml:space="preserve">vereenkomsten worden uitgevoerd </w:t>
      </w:r>
      <w:r w:rsidRPr="00C00CBB">
        <w:t>met toepassing van de criteria zoals vermeld in de tabellen opgenomen in het document</w:t>
      </w:r>
      <w:r w:rsidR="00C00CBB">
        <w:t xml:space="preserve"> </w:t>
      </w:r>
      <w:r w:rsidRPr="00C00CBB">
        <w:t>‘Handreiking Aanbesteden Versie 3.0, Het EMVI criterium CO2-Prestatieladder voor</w:t>
      </w:r>
      <w:r w:rsidR="00C00CBB">
        <w:t xml:space="preserve"> </w:t>
      </w:r>
      <w:r w:rsidRPr="00C00CBB">
        <w:t>aanbestedende diensten’ (05-02-2016, Stichting Klimaatvriendelijk Aanbesteden &amp;</w:t>
      </w:r>
      <w:r w:rsidR="00C00CBB">
        <w:t xml:space="preserve"> </w:t>
      </w:r>
      <w:r w:rsidRPr="00C00CBB">
        <w:t>Ondernemen). De toetsing zal, met inachtneming van de voorwaarden zoals opgenomen</w:t>
      </w:r>
      <w:r w:rsidR="00C00CBB">
        <w:t xml:space="preserve"> in het inschrijvings- en </w:t>
      </w:r>
      <w:r w:rsidRPr="00C00CBB">
        <w:t>beoordelingsdocument, uitgevoerd worden door de volgende</w:t>
      </w:r>
      <w:r w:rsidR="00C00CBB">
        <w:t xml:space="preserve"> </w:t>
      </w:r>
      <w:r w:rsidRPr="00C00CBB">
        <w:t>certificerende instelling:</w:t>
      </w:r>
      <w:r w:rsidRPr="00C00CBB">
        <w:rPr>
          <w:rFonts w:cs="Corbel"/>
        </w:rPr>
        <w:t xml:space="preserve"> </w:t>
      </w:r>
      <w:r w:rsidR="000F56A8">
        <w:rPr>
          <w:rFonts w:cs="Corbel"/>
        </w:rPr>
        <w:t xml:space="preserve"> </w:t>
      </w:r>
      <w:r w:rsidRPr="000F56A8">
        <w:t>[</w:t>
      </w:r>
      <w:r w:rsidRPr="000F56A8">
        <w:rPr>
          <w:i/>
        </w:rPr>
        <w:t>bedrijfsnaam</w:t>
      </w:r>
      <w:r w:rsidRPr="000F56A8">
        <w:t>] te [</w:t>
      </w:r>
      <w:r w:rsidRPr="000F56A8">
        <w:rPr>
          <w:i/>
        </w:rPr>
        <w:t>vestigingsplaats</w:t>
      </w:r>
      <w:r w:rsidRPr="000F56A8">
        <w:t>]</w:t>
      </w:r>
    </w:p>
    <w:p w14:paraId="773DAC8E" w14:textId="3AFB0C73" w:rsidR="00457CC2" w:rsidRDefault="00457CC2" w:rsidP="00723434">
      <w:pPr>
        <w:autoSpaceDE w:val="0"/>
        <w:autoSpaceDN w:val="0"/>
        <w:adjustRightInd w:val="0"/>
        <w:spacing w:line="240" w:lineRule="auto"/>
        <w:rPr>
          <w:rFonts w:cs="Corbel"/>
        </w:rPr>
      </w:pPr>
    </w:p>
    <w:p w14:paraId="431A1966" w14:textId="77777777" w:rsidR="00723434" w:rsidRPr="000F56A8" w:rsidRDefault="00723434" w:rsidP="000F56A8">
      <w:r w:rsidRPr="00C00CBB">
        <w:t>Aldus getekend te</w:t>
      </w:r>
      <w:r w:rsidRPr="000F56A8">
        <w:t xml:space="preserve"> [</w:t>
      </w:r>
      <w:r w:rsidRPr="000F56A8">
        <w:rPr>
          <w:i/>
        </w:rPr>
        <w:t>plaats],</w:t>
      </w:r>
      <w:r w:rsidRPr="000F56A8">
        <w:t xml:space="preserve"> [</w:t>
      </w:r>
      <w:r w:rsidRPr="000F56A8">
        <w:rPr>
          <w:i/>
        </w:rPr>
        <w:t>datum</w:t>
      </w:r>
      <w:r w:rsidRPr="000F56A8">
        <w:t>]</w:t>
      </w:r>
    </w:p>
    <w:p w14:paraId="54BEC608" w14:textId="77777777" w:rsidR="00457CC2" w:rsidRPr="000F56A8" w:rsidRDefault="00457CC2" w:rsidP="000F56A8"/>
    <w:p w14:paraId="2CBDCF3F" w14:textId="77777777" w:rsidR="00457CC2" w:rsidRPr="000F56A8" w:rsidRDefault="00457CC2" w:rsidP="000F56A8"/>
    <w:p w14:paraId="5B4D2D2D" w14:textId="77777777" w:rsidR="00723434" w:rsidRPr="000F56A8" w:rsidRDefault="00723434" w:rsidP="000F56A8">
      <w:r w:rsidRPr="000F56A8">
        <w:t>[</w:t>
      </w:r>
      <w:r w:rsidRPr="000F56A8">
        <w:rPr>
          <w:i/>
        </w:rPr>
        <w:t>naam vertegenwoordigingsbevoegd natuurlijk persoon]</w:t>
      </w:r>
    </w:p>
    <w:p w14:paraId="716D16CA" w14:textId="77777777" w:rsidR="00457CC2" w:rsidRPr="000F56A8" w:rsidRDefault="00457CC2" w:rsidP="000F56A8"/>
    <w:p w14:paraId="57102130" w14:textId="77777777" w:rsidR="00457CC2" w:rsidRPr="000F56A8" w:rsidRDefault="00457CC2" w:rsidP="000F56A8"/>
    <w:p w14:paraId="3ACB105C" w14:textId="77777777" w:rsidR="00723434" w:rsidRPr="000F56A8" w:rsidRDefault="00723434" w:rsidP="000F56A8">
      <w:r w:rsidRPr="000F56A8">
        <w:t>[</w:t>
      </w:r>
      <w:r w:rsidRPr="000F56A8">
        <w:rPr>
          <w:i/>
        </w:rPr>
        <w:t>functie</w:t>
      </w:r>
      <w:r w:rsidRPr="000F56A8">
        <w:t>]</w:t>
      </w:r>
    </w:p>
    <w:p w14:paraId="1CA52040" w14:textId="1B3F5A50" w:rsidR="00ED1638" w:rsidRPr="00723434" w:rsidRDefault="00723434" w:rsidP="00723434">
      <w:r w:rsidRPr="000F56A8">
        <w:t>[handtekening]</w:t>
      </w:r>
    </w:p>
    <w:sectPr w:rsidR="00ED1638" w:rsidRPr="00723434" w:rsidSect="00634BD3">
      <w:headerReference w:type="default" r:id="rId14"/>
      <w:headerReference w:type="first" r:id="rId15"/>
      <w:pgSz w:w="11906" w:h="16838" w:code="9"/>
      <w:pgMar w:top="3175" w:right="1644" w:bottom="1531" w:left="1758" w:header="709" w:footer="709" w:gutter="0"/>
      <w:paperSrc w:first="7" w:other="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66EB61" w14:textId="77777777" w:rsidR="00383BFC" w:rsidRDefault="00383BFC">
      <w:pPr>
        <w:spacing w:line="240" w:lineRule="auto"/>
      </w:pPr>
      <w:r>
        <w:separator/>
      </w:r>
    </w:p>
  </w:endnote>
  <w:endnote w:type="continuationSeparator" w:id="0">
    <w:p w14:paraId="629E067B" w14:textId="77777777" w:rsidR="00383BFC" w:rsidRDefault="00383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1EDCDE" w14:textId="77777777" w:rsidR="00383BFC" w:rsidRDefault="00383BFC">
      <w:pPr>
        <w:spacing w:line="240" w:lineRule="auto"/>
      </w:pPr>
      <w:r>
        <w:separator/>
      </w:r>
    </w:p>
  </w:footnote>
  <w:footnote w:type="continuationSeparator" w:id="0">
    <w:p w14:paraId="76D98A2E" w14:textId="77777777" w:rsidR="00383BFC" w:rsidRDefault="00383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2" w:rightFromText="142" w:vertAnchor="page" w:horzAnchor="page" w:tblpX="852" w:tblpY="625"/>
      <w:tblOverlap w:val="never"/>
      <w:tblW w:w="946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02"/>
      <w:gridCol w:w="6498"/>
      <w:gridCol w:w="2063"/>
    </w:tblGrid>
    <w:tr w:rsidR="00417AB9" w14:paraId="287C67C3" w14:textId="77777777" w:rsidTr="00634BD3">
      <w:trPr>
        <w:trHeight w:val="180"/>
      </w:trPr>
      <w:tc>
        <w:tcPr>
          <w:tcW w:w="902" w:type="dxa"/>
        </w:tcPr>
        <w:p w14:paraId="287C67C0" w14:textId="77777777" w:rsidR="00634BD3" w:rsidRDefault="00634BD3" w:rsidP="00634BD3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287C67C1" w14:textId="77777777" w:rsidR="00634BD3" w:rsidRPr="00542A36" w:rsidRDefault="006617D4" w:rsidP="00634BD3">
          <w:pPr>
            <w:pStyle w:val="Koptekst"/>
            <w:rPr>
              <w:rFonts w:cs="Arial"/>
              <w:sz w:val="17"/>
              <w:szCs w:val="17"/>
            </w:rPr>
          </w:pPr>
          <w:r w:rsidRPr="00542A36">
            <w:rPr>
              <w:rFonts w:cs="Arial"/>
              <w:sz w:val="17"/>
              <w:szCs w:val="17"/>
            </w:rPr>
            <w:t>Gemeente Amsterdam</w:t>
          </w:r>
        </w:p>
      </w:tc>
      <w:tc>
        <w:tcPr>
          <w:tcW w:w="2063" w:type="dxa"/>
        </w:tcPr>
        <w:p w14:paraId="287C67C2" w14:textId="77777777" w:rsidR="00634BD3" w:rsidRPr="00542A36" w:rsidRDefault="006617D4" w:rsidP="00634BD3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Datum </w:t>
          </w:r>
        </w:p>
      </w:tc>
    </w:tr>
    <w:tr w:rsidR="00417AB9" w14:paraId="287C67C7" w14:textId="77777777" w:rsidTr="00634BD3">
      <w:trPr>
        <w:trHeight w:val="233"/>
      </w:trPr>
      <w:tc>
        <w:tcPr>
          <w:tcW w:w="902" w:type="dxa"/>
        </w:tcPr>
        <w:p w14:paraId="287C67C4" w14:textId="77777777" w:rsidR="00634BD3" w:rsidRDefault="00634BD3" w:rsidP="00634BD3">
          <w:pPr>
            <w:pStyle w:val="Koptekst"/>
            <w:rPr>
              <w:rFonts w:cs="Arial"/>
              <w:b/>
              <w:szCs w:val="17"/>
            </w:rPr>
          </w:pPr>
        </w:p>
      </w:tc>
      <w:tc>
        <w:tcPr>
          <w:tcW w:w="6498" w:type="dxa"/>
        </w:tcPr>
        <w:p w14:paraId="287C67C5" w14:textId="0D1C36F4" w:rsidR="00634BD3" w:rsidRPr="00542A36" w:rsidRDefault="006A37B4" w:rsidP="00BC6519">
          <w:pPr>
            <w:pStyle w:val="Koptekst"/>
            <w:rPr>
              <w:rFonts w:cs="Arial"/>
              <w:sz w:val="17"/>
              <w:szCs w:val="17"/>
            </w:rPr>
          </w:pPr>
          <w:r>
            <w:rPr>
              <w:rFonts w:cs="Arial"/>
              <w:sz w:val="17"/>
              <w:szCs w:val="17"/>
            </w:rPr>
            <w:t xml:space="preserve">Raamcontract </w:t>
          </w:r>
          <w:r w:rsidR="00BC6519">
            <w:rPr>
              <w:rFonts w:cs="Arial"/>
              <w:sz w:val="17"/>
              <w:szCs w:val="17"/>
            </w:rPr>
            <w:t>Inkoop Tijdelijke Huisvesting</w:t>
          </w:r>
        </w:p>
      </w:tc>
      <w:tc>
        <w:tcPr>
          <w:tcW w:w="2063" w:type="dxa"/>
        </w:tcPr>
        <w:p w14:paraId="287C67C6" w14:textId="77777777" w:rsidR="00634BD3" w:rsidRPr="00542A36" w:rsidRDefault="006617D4" w:rsidP="00634BD3">
          <w:pPr>
            <w:pStyle w:val="Koptekst"/>
            <w:rPr>
              <w:rFonts w:cs="Arial"/>
              <w:noProof/>
              <w:sz w:val="17"/>
              <w:szCs w:val="17"/>
            </w:rPr>
          </w:pPr>
          <w:r w:rsidRPr="00542A36">
            <w:rPr>
              <w:rFonts w:cs="Arial"/>
              <w:noProof/>
              <w:sz w:val="17"/>
              <w:szCs w:val="17"/>
            </w:rPr>
            <w:t xml:space="preserve">Pagina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PAGE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 w:rsidR="000F56A8">
            <w:rPr>
              <w:rFonts w:cs="Arial"/>
              <w:noProof/>
              <w:sz w:val="17"/>
              <w:szCs w:val="17"/>
            </w:rPr>
            <w:t>2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  <w:r w:rsidRPr="00542A36">
            <w:rPr>
              <w:rFonts w:cs="Arial"/>
              <w:noProof/>
              <w:sz w:val="17"/>
              <w:szCs w:val="17"/>
            </w:rPr>
            <w:t xml:space="preserve"> van </w:t>
          </w:r>
          <w:r w:rsidRPr="00542A36">
            <w:rPr>
              <w:rFonts w:cs="Arial"/>
              <w:noProof/>
              <w:sz w:val="17"/>
              <w:szCs w:val="17"/>
            </w:rPr>
            <w:fldChar w:fldCharType="begin"/>
          </w:r>
          <w:r w:rsidRPr="00542A36">
            <w:rPr>
              <w:rFonts w:cs="Arial"/>
              <w:noProof/>
              <w:sz w:val="17"/>
              <w:szCs w:val="17"/>
            </w:rPr>
            <w:instrText xml:space="preserve"> NUMPAGES </w:instrText>
          </w:r>
          <w:r w:rsidRPr="00542A36">
            <w:rPr>
              <w:rFonts w:cs="Arial"/>
              <w:noProof/>
              <w:sz w:val="17"/>
              <w:szCs w:val="17"/>
            </w:rPr>
            <w:fldChar w:fldCharType="separate"/>
          </w:r>
          <w:r w:rsidR="00F91E53">
            <w:rPr>
              <w:rFonts w:cs="Arial"/>
              <w:noProof/>
              <w:sz w:val="17"/>
              <w:szCs w:val="17"/>
            </w:rPr>
            <w:t>1</w:t>
          </w:r>
          <w:r w:rsidRPr="00542A36">
            <w:rPr>
              <w:rFonts w:cs="Arial"/>
              <w:noProof/>
              <w:sz w:val="17"/>
              <w:szCs w:val="17"/>
            </w:rPr>
            <w:fldChar w:fldCharType="end"/>
          </w:r>
        </w:p>
      </w:tc>
    </w:tr>
    <w:tr w:rsidR="00417AB9" w14:paraId="287C67CB" w14:textId="77777777" w:rsidTr="00634BD3">
      <w:trPr>
        <w:trHeight w:val="233"/>
      </w:trPr>
      <w:tc>
        <w:tcPr>
          <w:tcW w:w="902" w:type="dxa"/>
        </w:tcPr>
        <w:p w14:paraId="287C67C8" w14:textId="77777777" w:rsidR="00634BD3" w:rsidRPr="00635DBC" w:rsidRDefault="00634BD3" w:rsidP="00634BD3">
          <w:pPr>
            <w:pStyle w:val="Koptekst"/>
            <w:rPr>
              <w:rFonts w:cs="Arial"/>
              <w:szCs w:val="17"/>
            </w:rPr>
          </w:pPr>
        </w:p>
      </w:tc>
      <w:tc>
        <w:tcPr>
          <w:tcW w:w="6498" w:type="dxa"/>
        </w:tcPr>
        <w:p w14:paraId="287C67C9" w14:textId="77777777" w:rsidR="00634BD3" w:rsidRPr="00542A36" w:rsidRDefault="00634BD3" w:rsidP="00634BD3">
          <w:pPr>
            <w:pStyle w:val="Koptekst"/>
            <w:rPr>
              <w:rFonts w:cs="Arial"/>
              <w:sz w:val="17"/>
              <w:szCs w:val="17"/>
            </w:rPr>
          </w:pPr>
        </w:p>
      </w:tc>
      <w:tc>
        <w:tcPr>
          <w:tcW w:w="2063" w:type="dxa"/>
        </w:tcPr>
        <w:p w14:paraId="287C67CA" w14:textId="77777777" w:rsidR="00634BD3" w:rsidRPr="00542A36" w:rsidRDefault="00634BD3" w:rsidP="00634BD3">
          <w:pPr>
            <w:pStyle w:val="Koptekst"/>
            <w:rPr>
              <w:rFonts w:cs="Arial"/>
              <w:noProof/>
              <w:sz w:val="17"/>
              <w:szCs w:val="17"/>
            </w:rPr>
          </w:pPr>
        </w:p>
      </w:tc>
    </w:tr>
  </w:tbl>
  <w:p w14:paraId="287C67CC" w14:textId="77777777" w:rsidR="00634BD3" w:rsidRDefault="00634BD3">
    <w:pPr>
      <w:pStyle w:val="Kopteks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7C67CD" w14:textId="77777777" w:rsidR="00634BD3" w:rsidRDefault="006617D4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287C67CF" wp14:editId="287C67D0">
          <wp:simplePos x="0" y="0"/>
          <wp:positionH relativeFrom="page">
            <wp:posOffset>450215</wp:posOffset>
          </wp:positionH>
          <wp:positionV relativeFrom="page">
            <wp:posOffset>288290</wp:posOffset>
          </wp:positionV>
          <wp:extent cx="2008800" cy="1512000"/>
          <wp:effectExtent l="0" t="0" r="0" b="0"/>
          <wp:wrapNone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Gemeente Amsterda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08800" cy="1512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87C67CE" w14:textId="4D7B50C5" w:rsidR="00634BD3" w:rsidRDefault="008D78CC">
    <w:pPr>
      <w:pStyle w:val="Koptekst"/>
    </w:pPr>
    <w:r>
      <w:rPr>
        <w:b/>
        <w:sz w:val="72"/>
        <w:szCs w:val="72"/>
      </w:rPr>
      <w:tab/>
    </w:r>
    <w:r>
      <w:rPr>
        <w:b/>
        <w:sz w:val="72"/>
        <w:szCs w:val="72"/>
      </w:rPr>
      <w:tab/>
      <w:t>Bijlage A6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F22C6"/>
    <w:multiLevelType w:val="hybridMultilevel"/>
    <w:tmpl w:val="D35620F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A51F69"/>
    <w:multiLevelType w:val="hybridMultilevel"/>
    <w:tmpl w:val="62EEC5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6A245C"/>
    <w:multiLevelType w:val="hybridMultilevel"/>
    <w:tmpl w:val="4C62D116"/>
    <w:lvl w:ilvl="0" w:tplc="FA86A06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82591B"/>
    <w:multiLevelType w:val="hybridMultilevel"/>
    <w:tmpl w:val="8E3E6A48"/>
    <w:lvl w:ilvl="0" w:tplc="AAA0678C">
      <w:start w:val="1"/>
      <w:numFmt w:val="decimal"/>
      <w:lvlText w:val="4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6845FCB"/>
    <w:multiLevelType w:val="singleLevel"/>
    <w:tmpl w:val="6EAC5D02"/>
    <w:lvl w:ilvl="0">
      <w:start w:val="1"/>
      <w:numFmt w:val="lowerLetter"/>
      <w:pStyle w:val="OpsommetLetters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</w:abstractNum>
  <w:abstractNum w:abstractNumId="5">
    <w:nsid w:val="275E7707"/>
    <w:multiLevelType w:val="hybridMultilevel"/>
    <w:tmpl w:val="46A23312"/>
    <w:lvl w:ilvl="0" w:tplc="04130019">
      <w:start w:val="1"/>
      <w:numFmt w:val="lowerLetter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0D76D4E"/>
    <w:multiLevelType w:val="hybridMultilevel"/>
    <w:tmpl w:val="2E34F7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0F27987"/>
    <w:multiLevelType w:val="multilevel"/>
    <w:tmpl w:val="770A444C"/>
    <w:lvl w:ilvl="0">
      <w:start w:val="1"/>
      <w:numFmt w:val="decimal"/>
      <w:pStyle w:val="contractkop"/>
      <w:lvlText w:val="%1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pStyle w:val="contractartikel"/>
      <w:lvlText w:val="%1.%2"/>
      <w:lvlJc w:val="left"/>
      <w:pPr>
        <w:tabs>
          <w:tab w:val="num" w:pos="737"/>
        </w:tabs>
        <w:ind w:left="737" w:hanging="737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624" w:hanging="624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a"/>
      <w:lvlJc w:val="left"/>
      <w:pPr>
        <w:tabs>
          <w:tab w:val="num" w:pos="1475"/>
        </w:tabs>
        <w:ind w:left="1475" w:hanging="851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4594"/>
        </w:tabs>
        <w:ind w:left="459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07"/>
        </w:tabs>
        <w:ind w:left="4707" w:hanging="1247"/>
      </w:pPr>
      <w:rPr>
        <w:rFonts w:ascii="Times New Roman" w:hAnsi="Times New Roman" w:hint="default"/>
        <w:b/>
        <w:i/>
        <w:sz w:val="18"/>
      </w:rPr>
    </w:lvl>
    <w:lvl w:ilvl="7">
      <w:start w:val="1"/>
      <w:numFmt w:val="decimal"/>
      <w:lvlText w:val="%1.%2.%3.%4.%5.%6.%7.%8"/>
      <w:lvlJc w:val="left"/>
      <w:pPr>
        <w:tabs>
          <w:tab w:val="num" w:pos="4821"/>
        </w:tabs>
        <w:ind w:left="4821" w:hanging="136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34"/>
        </w:tabs>
        <w:ind w:left="4934" w:hanging="1474"/>
      </w:pPr>
      <w:rPr>
        <w:rFonts w:hint="default"/>
      </w:rPr>
    </w:lvl>
  </w:abstractNum>
  <w:abstractNum w:abstractNumId="8">
    <w:nsid w:val="44E6666D"/>
    <w:multiLevelType w:val="hybridMultilevel"/>
    <w:tmpl w:val="16ECC266"/>
    <w:lvl w:ilvl="0" w:tplc="1874A200">
      <w:start w:val="1"/>
      <w:numFmt w:val="decimal"/>
      <w:pStyle w:val="OpsommingCijfers"/>
      <w:lvlText w:val="%1."/>
      <w:lvlJc w:val="left"/>
      <w:pPr>
        <w:ind w:left="947" w:hanging="360"/>
      </w:pPr>
    </w:lvl>
    <w:lvl w:ilvl="1" w:tplc="8278AEC0" w:tentative="1">
      <w:start w:val="1"/>
      <w:numFmt w:val="lowerLetter"/>
      <w:lvlText w:val="%2."/>
      <w:lvlJc w:val="left"/>
      <w:pPr>
        <w:ind w:left="1667" w:hanging="360"/>
      </w:pPr>
    </w:lvl>
    <w:lvl w:ilvl="2" w:tplc="6C12817E" w:tentative="1">
      <w:start w:val="1"/>
      <w:numFmt w:val="lowerRoman"/>
      <w:lvlText w:val="%3."/>
      <w:lvlJc w:val="right"/>
      <w:pPr>
        <w:ind w:left="2387" w:hanging="180"/>
      </w:pPr>
    </w:lvl>
    <w:lvl w:ilvl="3" w:tplc="2746238E" w:tentative="1">
      <w:start w:val="1"/>
      <w:numFmt w:val="decimal"/>
      <w:lvlText w:val="%4."/>
      <w:lvlJc w:val="left"/>
      <w:pPr>
        <w:ind w:left="3107" w:hanging="360"/>
      </w:pPr>
    </w:lvl>
    <w:lvl w:ilvl="4" w:tplc="67A6C832" w:tentative="1">
      <w:start w:val="1"/>
      <w:numFmt w:val="lowerLetter"/>
      <w:lvlText w:val="%5."/>
      <w:lvlJc w:val="left"/>
      <w:pPr>
        <w:ind w:left="3827" w:hanging="360"/>
      </w:pPr>
    </w:lvl>
    <w:lvl w:ilvl="5" w:tplc="B0E0F7FC" w:tentative="1">
      <w:start w:val="1"/>
      <w:numFmt w:val="lowerRoman"/>
      <w:lvlText w:val="%6."/>
      <w:lvlJc w:val="right"/>
      <w:pPr>
        <w:ind w:left="4547" w:hanging="180"/>
      </w:pPr>
    </w:lvl>
    <w:lvl w:ilvl="6" w:tplc="0B865C36" w:tentative="1">
      <w:start w:val="1"/>
      <w:numFmt w:val="decimal"/>
      <w:lvlText w:val="%7."/>
      <w:lvlJc w:val="left"/>
      <w:pPr>
        <w:ind w:left="5267" w:hanging="360"/>
      </w:pPr>
    </w:lvl>
    <w:lvl w:ilvl="7" w:tplc="D6EA5832" w:tentative="1">
      <w:start w:val="1"/>
      <w:numFmt w:val="lowerLetter"/>
      <w:lvlText w:val="%8."/>
      <w:lvlJc w:val="left"/>
      <w:pPr>
        <w:ind w:left="5987" w:hanging="360"/>
      </w:pPr>
    </w:lvl>
    <w:lvl w:ilvl="8" w:tplc="FEACA63E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>
    <w:nsid w:val="455F03BC"/>
    <w:multiLevelType w:val="hybridMultilevel"/>
    <w:tmpl w:val="A3929ECE"/>
    <w:lvl w:ilvl="0" w:tplc="00FE5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657A32"/>
    <w:multiLevelType w:val="hybridMultilevel"/>
    <w:tmpl w:val="43C0AD8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A45D98"/>
    <w:multiLevelType w:val="singleLevel"/>
    <w:tmpl w:val="7368EF5C"/>
    <w:lvl w:ilvl="0">
      <w:start w:val="1"/>
      <w:numFmt w:val="decimal"/>
      <w:pStyle w:val="OpsommetCijfer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</w:abstractNum>
  <w:abstractNum w:abstractNumId="12">
    <w:nsid w:val="4A3E6463"/>
    <w:multiLevelType w:val="hybridMultilevel"/>
    <w:tmpl w:val="EDBCC466"/>
    <w:lvl w:ilvl="0" w:tplc="FA86A06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EE6549"/>
    <w:multiLevelType w:val="hybridMultilevel"/>
    <w:tmpl w:val="9AB0B762"/>
    <w:lvl w:ilvl="0" w:tplc="AEE27FB6">
      <w:start w:val="1"/>
      <w:numFmt w:val="decimal"/>
      <w:lvlText w:val="7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90B31DB"/>
    <w:multiLevelType w:val="multilevel"/>
    <w:tmpl w:val="39524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5">
    <w:nsid w:val="5B6C038E"/>
    <w:multiLevelType w:val="hybridMultilevel"/>
    <w:tmpl w:val="FA18245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BC67CDD"/>
    <w:multiLevelType w:val="hybridMultilevel"/>
    <w:tmpl w:val="F7960162"/>
    <w:lvl w:ilvl="0" w:tplc="B4C436AC">
      <w:start w:val="1"/>
      <w:numFmt w:val="decimal"/>
      <w:lvlText w:val="12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442654"/>
    <w:multiLevelType w:val="hybridMultilevel"/>
    <w:tmpl w:val="1C44D8BA"/>
    <w:lvl w:ilvl="0" w:tplc="0413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5EB8147C"/>
    <w:multiLevelType w:val="hybridMultilevel"/>
    <w:tmpl w:val="4A10B24A"/>
    <w:lvl w:ilvl="0" w:tplc="B1DEFF72">
      <w:start w:val="1"/>
      <w:numFmt w:val="decimal"/>
      <w:lvlText w:val="16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0474ED"/>
    <w:multiLevelType w:val="hybridMultilevel"/>
    <w:tmpl w:val="12FC8EF8"/>
    <w:lvl w:ilvl="0" w:tplc="9AFE92CC">
      <w:start w:val="1"/>
      <w:numFmt w:val="bullet"/>
      <w:lvlText w:val=""/>
      <w:lvlJc w:val="left"/>
      <w:pPr>
        <w:ind w:left="75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0">
    <w:nsid w:val="5F0F14FD"/>
    <w:multiLevelType w:val="hybridMultilevel"/>
    <w:tmpl w:val="8A36DDF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181769"/>
    <w:multiLevelType w:val="hybridMultilevel"/>
    <w:tmpl w:val="766A3CFA"/>
    <w:lvl w:ilvl="0" w:tplc="04130019">
      <w:start w:val="1"/>
      <w:numFmt w:val="lowerLetter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61653A21"/>
    <w:multiLevelType w:val="hybridMultilevel"/>
    <w:tmpl w:val="F9F6E388"/>
    <w:lvl w:ilvl="0" w:tplc="6F244816">
      <w:start w:val="1"/>
      <w:numFmt w:val="decimal"/>
      <w:lvlText w:val="14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664417"/>
    <w:multiLevelType w:val="hybridMultilevel"/>
    <w:tmpl w:val="E10E7D2E"/>
    <w:lvl w:ilvl="0" w:tplc="00FE5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B8FA4C">
      <w:start w:val="1"/>
      <w:numFmt w:val="decimal"/>
      <w:lvlText w:val="1. %2"/>
      <w:lvlJc w:val="left"/>
      <w:pPr>
        <w:tabs>
          <w:tab w:val="num" w:pos="1134"/>
        </w:tabs>
        <w:ind w:left="1134" w:hanging="113"/>
      </w:pPr>
      <w:rPr>
        <w:rFonts w:hint="default"/>
      </w:rPr>
    </w:lvl>
    <w:lvl w:ilvl="2" w:tplc="95E4DD78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27C0358"/>
    <w:multiLevelType w:val="hybridMultilevel"/>
    <w:tmpl w:val="04465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B50B94"/>
    <w:multiLevelType w:val="hybridMultilevel"/>
    <w:tmpl w:val="F9F6E388"/>
    <w:lvl w:ilvl="0" w:tplc="6F244816">
      <w:start w:val="1"/>
      <w:numFmt w:val="decimal"/>
      <w:lvlText w:val="14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5BB7106"/>
    <w:multiLevelType w:val="hybridMultilevel"/>
    <w:tmpl w:val="53E60B92"/>
    <w:lvl w:ilvl="0" w:tplc="6E6821DC">
      <w:start w:val="1"/>
      <w:numFmt w:val="decimal"/>
      <w:lvlText w:val="6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EB0C1D"/>
    <w:multiLevelType w:val="hybridMultilevel"/>
    <w:tmpl w:val="27E624AA"/>
    <w:lvl w:ilvl="0" w:tplc="C77A2B9A">
      <w:start w:val="1"/>
      <w:numFmt w:val="decimal"/>
      <w:lvlText w:val="11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1D1F47"/>
    <w:multiLevelType w:val="hybridMultilevel"/>
    <w:tmpl w:val="3A4E2C4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A02B98"/>
    <w:multiLevelType w:val="hybridMultilevel"/>
    <w:tmpl w:val="BDC0EBE8"/>
    <w:lvl w:ilvl="0" w:tplc="439C4842">
      <w:start w:val="1"/>
      <w:numFmt w:val="decimal"/>
      <w:lvlText w:val="2. %1"/>
      <w:lvlJc w:val="left"/>
      <w:pPr>
        <w:tabs>
          <w:tab w:val="num" w:pos="1134"/>
        </w:tabs>
        <w:ind w:left="1134" w:hanging="113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06D44D4"/>
    <w:multiLevelType w:val="hybridMultilevel"/>
    <w:tmpl w:val="80F016F8"/>
    <w:lvl w:ilvl="0" w:tplc="BB7ACCF6">
      <w:start w:val="1"/>
      <w:numFmt w:val="decimal"/>
      <w:lvlText w:val="3. 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1F645FB"/>
    <w:multiLevelType w:val="hybridMultilevel"/>
    <w:tmpl w:val="185CEA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C95F04"/>
    <w:multiLevelType w:val="hybridMultilevel"/>
    <w:tmpl w:val="BAD86D6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D967A2"/>
    <w:multiLevelType w:val="hybridMultilevel"/>
    <w:tmpl w:val="AB40552E"/>
    <w:lvl w:ilvl="0" w:tplc="82C2EDF6">
      <w:start w:val="1"/>
      <w:numFmt w:val="bullet"/>
      <w:pStyle w:val="OpsommingTeken"/>
      <w:lvlText w:val="■"/>
      <w:lvlJc w:val="left"/>
      <w:pPr>
        <w:ind w:left="720" w:hanging="360"/>
      </w:pPr>
      <w:rPr>
        <w:rFonts w:ascii="Arial" w:hAnsi="Arial" w:hint="default"/>
      </w:rPr>
    </w:lvl>
    <w:lvl w:ilvl="1" w:tplc="967479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52BF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21EFA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C90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A870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62E2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BACD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A40D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207086"/>
    <w:multiLevelType w:val="hybridMultilevel"/>
    <w:tmpl w:val="FCE8075E"/>
    <w:lvl w:ilvl="0" w:tplc="1AC431E8">
      <w:start w:val="1"/>
      <w:numFmt w:val="decimal"/>
      <w:lvlText w:val="9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E014DB"/>
    <w:multiLevelType w:val="hybridMultilevel"/>
    <w:tmpl w:val="801AF8FE"/>
    <w:lvl w:ilvl="0" w:tplc="FA86A06A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D405327"/>
    <w:multiLevelType w:val="hybridMultilevel"/>
    <w:tmpl w:val="1B12E670"/>
    <w:lvl w:ilvl="0" w:tplc="3104E7AC">
      <w:start w:val="1"/>
      <w:numFmt w:val="decimal"/>
      <w:lvlText w:val="8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5F699B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91E3B84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4D5873"/>
    <w:multiLevelType w:val="hybridMultilevel"/>
    <w:tmpl w:val="4A10B24A"/>
    <w:lvl w:ilvl="0" w:tplc="B1DEFF72">
      <w:start w:val="1"/>
      <w:numFmt w:val="decimal"/>
      <w:lvlText w:val="16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FFC39BB"/>
    <w:multiLevelType w:val="hybridMultilevel"/>
    <w:tmpl w:val="22661232"/>
    <w:lvl w:ilvl="0" w:tplc="0F1E7934">
      <w:start w:val="1"/>
      <w:numFmt w:val="decimal"/>
      <w:lvlText w:val="10. 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8"/>
  </w:num>
  <w:num w:numId="3">
    <w:abstractNumId w:val="11"/>
  </w:num>
  <w:num w:numId="4">
    <w:abstractNumId w:val="4"/>
  </w:num>
  <w:num w:numId="5">
    <w:abstractNumId w:val="23"/>
  </w:num>
  <w:num w:numId="6">
    <w:abstractNumId w:val="14"/>
  </w:num>
  <w:num w:numId="7">
    <w:abstractNumId w:val="29"/>
  </w:num>
  <w:num w:numId="8">
    <w:abstractNumId w:val="30"/>
  </w:num>
  <w:num w:numId="9">
    <w:abstractNumId w:val="3"/>
  </w:num>
  <w:num w:numId="10">
    <w:abstractNumId w:val="26"/>
  </w:num>
  <w:num w:numId="11">
    <w:abstractNumId w:val="21"/>
  </w:num>
  <w:num w:numId="12">
    <w:abstractNumId w:val="36"/>
  </w:num>
  <w:num w:numId="13">
    <w:abstractNumId w:val="37"/>
  </w:num>
  <w:num w:numId="14">
    <w:abstractNumId w:val="9"/>
  </w:num>
  <w:num w:numId="15">
    <w:abstractNumId w:val="7"/>
  </w:num>
  <w:num w:numId="16">
    <w:abstractNumId w:val="0"/>
  </w:num>
  <w:num w:numId="17">
    <w:abstractNumId w:val="15"/>
  </w:num>
  <w:num w:numId="18">
    <w:abstractNumId w:val="20"/>
  </w:num>
  <w:num w:numId="19">
    <w:abstractNumId w:val="13"/>
  </w:num>
  <w:num w:numId="20">
    <w:abstractNumId w:val="34"/>
  </w:num>
  <w:num w:numId="21">
    <w:abstractNumId w:val="38"/>
  </w:num>
  <w:num w:numId="22">
    <w:abstractNumId w:val="27"/>
  </w:num>
  <w:num w:numId="23">
    <w:abstractNumId w:val="16"/>
  </w:num>
  <w:num w:numId="24">
    <w:abstractNumId w:val="1"/>
  </w:num>
  <w:num w:numId="25">
    <w:abstractNumId w:val="22"/>
  </w:num>
  <w:num w:numId="26">
    <w:abstractNumId w:val="5"/>
  </w:num>
  <w:num w:numId="27">
    <w:abstractNumId w:val="24"/>
  </w:num>
  <w:num w:numId="28">
    <w:abstractNumId w:val="18"/>
  </w:num>
  <w:num w:numId="29">
    <w:abstractNumId w:val="25"/>
  </w:num>
  <w:num w:numId="30">
    <w:abstractNumId w:val="10"/>
  </w:num>
  <w:num w:numId="31">
    <w:abstractNumId w:val="17"/>
  </w:num>
  <w:num w:numId="32">
    <w:abstractNumId w:val="31"/>
  </w:num>
  <w:num w:numId="33">
    <w:abstractNumId w:val="32"/>
  </w:num>
  <w:num w:numId="34">
    <w:abstractNumId w:val="19"/>
  </w:num>
  <w:num w:numId="35">
    <w:abstractNumId w:val="28"/>
  </w:num>
  <w:num w:numId="36">
    <w:abstractNumId w:val="12"/>
  </w:num>
  <w:num w:numId="37">
    <w:abstractNumId w:val="6"/>
  </w:num>
  <w:num w:numId="38">
    <w:abstractNumId w:val="35"/>
  </w:num>
  <w:num w:numId="39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AB9"/>
    <w:rsid w:val="00005391"/>
    <w:rsid w:val="000B049B"/>
    <w:rsid w:val="000B4DAA"/>
    <w:rsid w:val="000D7259"/>
    <w:rsid w:val="000F56A8"/>
    <w:rsid w:val="001101DD"/>
    <w:rsid w:val="002039AC"/>
    <w:rsid w:val="002220C5"/>
    <w:rsid w:val="00241F92"/>
    <w:rsid w:val="00266B6C"/>
    <w:rsid w:val="002A62AE"/>
    <w:rsid w:val="002D6248"/>
    <w:rsid w:val="002F2F3A"/>
    <w:rsid w:val="003202F8"/>
    <w:rsid w:val="00330E2D"/>
    <w:rsid w:val="0037612C"/>
    <w:rsid w:val="00383BFC"/>
    <w:rsid w:val="00384843"/>
    <w:rsid w:val="003C4903"/>
    <w:rsid w:val="00417AB9"/>
    <w:rsid w:val="00457CC2"/>
    <w:rsid w:val="00474F57"/>
    <w:rsid w:val="004B24C0"/>
    <w:rsid w:val="004B2775"/>
    <w:rsid w:val="004C2795"/>
    <w:rsid w:val="004C2F13"/>
    <w:rsid w:val="004C32BD"/>
    <w:rsid w:val="004F3883"/>
    <w:rsid w:val="0054139C"/>
    <w:rsid w:val="005A3C7F"/>
    <w:rsid w:val="005D141E"/>
    <w:rsid w:val="005E4A3C"/>
    <w:rsid w:val="005F095F"/>
    <w:rsid w:val="00626CE7"/>
    <w:rsid w:val="00632A18"/>
    <w:rsid w:val="00634BD3"/>
    <w:rsid w:val="006617D4"/>
    <w:rsid w:val="00667E26"/>
    <w:rsid w:val="006948D0"/>
    <w:rsid w:val="006A37B4"/>
    <w:rsid w:val="006B20AD"/>
    <w:rsid w:val="006E74AA"/>
    <w:rsid w:val="00723434"/>
    <w:rsid w:val="00726C0D"/>
    <w:rsid w:val="007978AA"/>
    <w:rsid w:val="007C7D1D"/>
    <w:rsid w:val="00863120"/>
    <w:rsid w:val="00870F2D"/>
    <w:rsid w:val="008C2A89"/>
    <w:rsid w:val="008D78CC"/>
    <w:rsid w:val="008F39A6"/>
    <w:rsid w:val="00916406"/>
    <w:rsid w:val="00916B99"/>
    <w:rsid w:val="00920DB8"/>
    <w:rsid w:val="009D69E1"/>
    <w:rsid w:val="00A00C22"/>
    <w:rsid w:val="00A1694F"/>
    <w:rsid w:val="00A26F63"/>
    <w:rsid w:val="00A6058D"/>
    <w:rsid w:val="00A7252B"/>
    <w:rsid w:val="00A77307"/>
    <w:rsid w:val="00AB2EDC"/>
    <w:rsid w:val="00AD0EB7"/>
    <w:rsid w:val="00AF01E5"/>
    <w:rsid w:val="00B03079"/>
    <w:rsid w:val="00B233DB"/>
    <w:rsid w:val="00B460D4"/>
    <w:rsid w:val="00B5029C"/>
    <w:rsid w:val="00B64D0C"/>
    <w:rsid w:val="00B85B09"/>
    <w:rsid w:val="00BA07CD"/>
    <w:rsid w:val="00BC6519"/>
    <w:rsid w:val="00BD0A68"/>
    <w:rsid w:val="00C00CBB"/>
    <w:rsid w:val="00C11867"/>
    <w:rsid w:val="00C2615A"/>
    <w:rsid w:val="00C66609"/>
    <w:rsid w:val="00C90EC7"/>
    <w:rsid w:val="00CF4A8E"/>
    <w:rsid w:val="00D07623"/>
    <w:rsid w:val="00D102C2"/>
    <w:rsid w:val="00D52B43"/>
    <w:rsid w:val="00D6757D"/>
    <w:rsid w:val="00D86551"/>
    <w:rsid w:val="00D86F0A"/>
    <w:rsid w:val="00DA3BDF"/>
    <w:rsid w:val="00DB7926"/>
    <w:rsid w:val="00DC7D0C"/>
    <w:rsid w:val="00DF05D6"/>
    <w:rsid w:val="00E04F35"/>
    <w:rsid w:val="00E1070F"/>
    <w:rsid w:val="00E12621"/>
    <w:rsid w:val="00E347F9"/>
    <w:rsid w:val="00E50C17"/>
    <w:rsid w:val="00E554A5"/>
    <w:rsid w:val="00E6062A"/>
    <w:rsid w:val="00E62291"/>
    <w:rsid w:val="00E82BF3"/>
    <w:rsid w:val="00E96712"/>
    <w:rsid w:val="00EC7709"/>
    <w:rsid w:val="00ED1638"/>
    <w:rsid w:val="00EF5D71"/>
    <w:rsid w:val="00F1683F"/>
    <w:rsid w:val="00F25EE6"/>
    <w:rsid w:val="00F46475"/>
    <w:rsid w:val="00F52177"/>
    <w:rsid w:val="00F63BEB"/>
    <w:rsid w:val="00F673ED"/>
    <w:rsid w:val="00F91E53"/>
    <w:rsid w:val="00FB7F7B"/>
    <w:rsid w:val="00FC3795"/>
    <w:rsid w:val="00FC64DF"/>
    <w:rsid w:val="00FE5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C66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2354F"/>
    <w:pPr>
      <w:spacing w:line="280" w:lineRule="atLeast"/>
    </w:pPr>
  </w:style>
  <w:style w:type="paragraph" w:styleId="Kop1">
    <w:name w:val="heading 1"/>
    <w:basedOn w:val="Standaard"/>
    <w:next w:val="Standaard"/>
    <w:link w:val="Kop1Char"/>
    <w:uiPriority w:val="9"/>
    <w:qFormat/>
    <w:rsid w:val="00755FE2"/>
    <w:pPr>
      <w:keepNext/>
      <w:keepLines/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5FE2"/>
    <w:pPr>
      <w:keepNext/>
      <w:keepLines/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5FE2"/>
    <w:pPr>
      <w:spacing w:line="310" w:lineRule="atLeast"/>
      <w:outlineLvl w:val="2"/>
    </w:pPr>
    <w:rPr>
      <w:b/>
      <w:sz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55FE2"/>
    <w:pPr>
      <w:keepNext/>
      <w:keepLines/>
      <w:spacing w:line="260" w:lineRule="atLeast"/>
      <w:outlineLvl w:val="3"/>
    </w:pPr>
    <w:rPr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55FE2"/>
    <w:rPr>
      <w:b/>
      <w:bCs/>
      <w:sz w:val="4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55FE2"/>
    <w:rPr>
      <w:b/>
      <w:bCs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755FE2"/>
    <w:rPr>
      <w:b/>
      <w:sz w:val="24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755FE2"/>
    <w:rPr>
      <w:b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Teken">
    <w:name w:val="Opsomming Teken"/>
    <w:basedOn w:val="Standaard"/>
    <w:qFormat/>
    <w:rsid w:val="00755FE2"/>
    <w:pPr>
      <w:numPr>
        <w:numId w:val="1"/>
      </w:numPr>
      <w:spacing w:line="260" w:lineRule="atLeast"/>
    </w:pPr>
  </w:style>
  <w:style w:type="paragraph" w:customStyle="1" w:styleId="OpsommingCijfers">
    <w:name w:val="Opsomming Cijfers"/>
    <w:basedOn w:val="Standaard"/>
    <w:qFormat/>
    <w:rsid w:val="00755FE2"/>
    <w:pPr>
      <w:numPr>
        <w:numId w:val="2"/>
      </w:numPr>
      <w:spacing w:line="260" w:lineRule="atLeast"/>
    </w:pPr>
  </w:style>
  <w:style w:type="paragraph" w:customStyle="1" w:styleId="nadruk">
    <w:name w:val="nadruk"/>
    <w:basedOn w:val="Standaard"/>
    <w:next w:val="Standaard"/>
    <w:qFormat/>
    <w:rsid w:val="00755FE2"/>
    <w:pPr>
      <w:spacing w:line="260" w:lineRule="atLeast"/>
    </w:pPr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pPr>
      <w:spacing w:line="260" w:lineRule="atLeast"/>
    </w:pPr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pPr>
      <w:spacing w:line="260" w:lineRule="atLeast"/>
    </w:pPr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pPr>
      <w:spacing w:line="260" w:lineRule="atLeast"/>
    </w:pPr>
    <w:rPr>
      <w:color w:val="666666"/>
    </w:rPr>
  </w:style>
  <w:style w:type="paragraph" w:styleId="Koptekst">
    <w:name w:val="header"/>
    <w:basedOn w:val="Standaard"/>
    <w:link w:val="KoptekstChar"/>
    <w:unhideWhenUsed/>
    <w:rsid w:val="00E2354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E2354F"/>
  </w:style>
  <w:style w:type="paragraph" w:styleId="Voettekst">
    <w:name w:val="footer"/>
    <w:basedOn w:val="Standaard"/>
    <w:link w:val="VoettekstChar"/>
    <w:uiPriority w:val="99"/>
    <w:unhideWhenUsed/>
    <w:rsid w:val="009C3D2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3D2D"/>
  </w:style>
  <w:style w:type="paragraph" w:styleId="Lijstalinea">
    <w:name w:val="List Paragraph"/>
    <w:basedOn w:val="Standaard"/>
    <w:uiPriority w:val="34"/>
    <w:qFormat/>
    <w:rsid w:val="00E554A5"/>
    <w:pPr>
      <w:ind w:left="720"/>
      <w:contextualSpacing/>
    </w:pPr>
  </w:style>
  <w:style w:type="character" w:styleId="Verwijzingopmerking">
    <w:name w:val="annotation reference"/>
    <w:semiHidden/>
    <w:rsid w:val="00E554A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E554A5"/>
    <w:p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554A5"/>
    <w:rPr>
      <w:rFonts w:ascii="Arial" w:eastAsia="Times New Roman" w:hAnsi="Arial"/>
      <w:sz w:val="20"/>
      <w:szCs w:val="20"/>
      <w:lang w:eastAsia="nl-NL"/>
    </w:rPr>
  </w:style>
  <w:style w:type="paragraph" w:customStyle="1" w:styleId="OpsommetCijfer">
    <w:name w:val="Opsom met Cijfer"/>
    <w:basedOn w:val="Standaard"/>
    <w:rsid w:val="00E554A5"/>
    <w:pPr>
      <w:numPr>
        <w:numId w:val="3"/>
      </w:num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OpsommetLetters">
    <w:name w:val="Opsom met Letters"/>
    <w:basedOn w:val="Standaard"/>
    <w:rsid w:val="00E554A5"/>
    <w:pPr>
      <w:numPr>
        <w:numId w:val="4"/>
      </w:num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ontractkop">
    <w:name w:val="contract kop"/>
    <w:basedOn w:val="Standaard"/>
    <w:next w:val="contractartikel"/>
    <w:link w:val="contractkopChar"/>
    <w:rsid w:val="00E554A5"/>
    <w:pPr>
      <w:numPr>
        <w:numId w:val="15"/>
      </w:numPr>
      <w:spacing w:before="240" w:line="288" w:lineRule="auto"/>
    </w:pPr>
    <w:rPr>
      <w:rFonts w:ascii="Arial" w:eastAsia="Times New Roman" w:hAnsi="Arial"/>
      <w:b/>
      <w:sz w:val="20"/>
      <w:szCs w:val="20"/>
      <w:lang w:eastAsia="nl-NL"/>
    </w:rPr>
  </w:style>
  <w:style w:type="paragraph" w:customStyle="1" w:styleId="contractartikel">
    <w:name w:val="contract artikel"/>
    <w:basedOn w:val="contractkop"/>
    <w:link w:val="contractartikelChar"/>
    <w:rsid w:val="00E554A5"/>
    <w:pPr>
      <w:numPr>
        <w:ilvl w:val="1"/>
      </w:numPr>
      <w:spacing w:before="0" w:after="120"/>
    </w:pPr>
    <w:rPr>
      <w:b w:val="0"/>
      <w:sz w:val="18"/>
    </w:rPr>
  </w:style>
  <w:style w:type="character" w:customStyle="1" w:styleId="contractkopChar">
    <w:name w:val="contract kop Char"/>
    <w:link w:val="contractkop"/>
    <w:rsid w:val="00E554A5"/>
    <w:rPr>
      <w:rFonts w:ascii="Arial" w:eastAsia="Times New Roman" w:hAnsi="Arial"/>
      <w:b/>
      <w:sz w:val="20"/>
      <w:szCs w:val="20"/>
      <w:lang w:eastAsia="nl-NL"/>
    </w:rPr>
  </w:style>
  <w:style w:type="character" w:customStyle="1" w:styleId="contractartikelChar">
    <w:name w:val="contract artikel Char"/>
    <w:link w:val="contractartikel"/>
    <w:rsid w:val="00E554A5"/>
    <w:rPr>
      <w:rFonts w:ascii="Arial" w:eastAsia="Times New Roman" w:hAnsi="Arial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54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54A5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C2615A"/>
    <w:rPr>
      <w:color w:val="666666" w:themeColor="hyperlink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347F9"/>
    <w:pPr>
      <w:spacing w:line="240" w:lineRule="auto"/>
    </w:pPr>
    <w:rPr>
      <w:rFonts w:ascii="Corbel" w:eastAsia="Calibri" w:hAnsi="Corbel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347F9"/>
    <w:rPr>
      <w:rFonts w:ascii="Arial" w:eastAsia="Times New Roman" w:hAnsi="Arial"/>
      <w:b/>
      <w:bCs/>
      <w:sz w:val="20"/>
      <w:szCs w:val="20"/>
      <w:lang w:eastAsia="nl-NL"/>
    </w:rPr>
  </w:style>
  <w:style w:type="paragraph" w:customStyle="1" w:styleId="Bijlageondertitel">
    <w:name w:val="Bijlage ondertitel"/>
    <w:basedOn w:val="Standaard"/>
    <w:next w:val="Standaard"/>
    <w:qFormat/>
    <w:rsid w:val="00C00CBB"/>
    <w:pPr>
      <w:pageBreakBefore/>
      <w:spacing w:after="560" w:line="560" w:lineRule="atLeast"/>
    </w:pPr>
    <w:rPr>
      <w:b/>
      <w:sz w:val="42"/>
      <w:szCs w:val="4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bel" w:eastAsia="Calibri" w:hAnsi="Corbel" w:cs="Times New Roman"/>
        <w:sz w:val="21"/>
        <w:szCs w:val="21"/>
        <w:lang w:val="nl-NL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Note Heading" w:semiHidden="0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E2354F"/>
    <w:pPr>
      <w:spacing w:line="280" w:lineRule="atLeast"/>
    </w:pPr>
  </w:style>
  <w:style w:type="paragraph" w:styleId="Kop1">
    <w:name w:val="heading 1"/>
    <w:basedOn w:val="Standaard"/>
    <w:next w:val="Standaard"/>
    <w:link w:val="Kop1Char"/>
    <w:uiPriority w:val="9"/>
    <w:qFormat/>
    <w:rsid w:val="00755FE2"/>
    <w:pPr>
      <w:keepNext/>
      <w:keepLines/>
      <w:spacing w:line="520" w:lineRule="atLeast"/>
      <w:outlineLvl w:val="0"/>
    </w:pPr>
    <w:rPr>
      <w:b/>
      <w:bCs/>
      <w:sz w:val="4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55FE2"/>
    <w:pPr>
      <w:keepNext/>
      <w:keepLines/>
      <w:spacing w:line="360" w:lineRule="atLeast"/>
      <w:outlineLvl w:val="1"/>
    </w:pPr>
    <w:rPr>
      <w:b/>
      <w:bCs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755FE2"/>
    <w:pPr>
      <w:spacing w:line="310" w:lineRule="atLeast"/>
      <w:outlineLvl w:val="2"/>
    </w:pPr>
    <w:rPr>
      <w:b/>
      <w:sz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755FE2"/>
    <w:pPr>
      <w:keepNext/>
      <w:keepLines/>
      <w:spacing w:line="260" w:lineRule="atLeast"/>
      <w:outlineLvl w:val="3"/>
    </w:pPr>
    <w:rPr>
      <w:b/>
      <w:bCs/>
      <w:i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55FE2"/>
    <w:rPr>
      <w:b/>
      <w:bCs/>
      <w:sz w:val="4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755FE2"/>
    <w:rPr>
      <w:b/>
      <w:bCs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755FE2"/>
    <w:rPr>
      <w:b/>
      <w:sz w:val="24"/>
    </w:rPr>
  </w:style>
  <w:style w:type="character" w:customStyle="1" w:styleId="Kop4Char">
    <w:name w:val="Kop 4 Char"/>
    <w:basedOn w:val="Standaardalinea-lettertype"/>
    <w:link w:val="Kop4"/>
    <w:uiPriority w:val="9"/>
    <w:rsid w:val="00755FE2"/>
    <w:rPr>
      <w:b/>
      <w:bCs/>
      <w:iCs/>
    </w:rPr>
  </w:style>
  <w:style w:type="paragraph" w:customStyle="1" w:styleId="Tussenkopje">
    <w:name w:val="Tussenkopje"/>
    <w:basedOn w:val="Standaard"/>
    <w:next w:val="Standaard"/>
    <w:qFormat/>
    <w:rsid w:val="00755FE2"/>
    <w:rPr>
      <w:b/>
    </w:rPr>
  </w:style>
  <w:style w:type="paragraph" w:customStyle="1" w:styleId="Inleiding">
    <w:name w:val="Inleiding"/>
    <w:basedOn w:val="Standaard"/>
    <w:next w:val="Standaard"/>
    <w:qFormat/>
    <w:rsid w:val="00755FE2"/>
    <w:rPr>
      <w:b/>
    </w:rPr>
  </w:style>
  <w:style w:type="paragraph" w:customStyle="1" w:styleId="OpsommingTeken">
    <w:name w:val="Opsomming Teken"/>
    <w:basedOn w:val="Standaard"/>
    <w:qFormat/>
    <w:rsid w:val="00755FE2"/>
    <w:pPr>
      <w:numPr>
        <w:numId w:val="1"/>
      </w:numPr>
      <w:spacing w:line="260" w:lineRule="atLeast"/>
    </w:pPr>
  </w:style>
  <w:style w:type="paragraph" w:customStyle="1" w:styleId="OpsommingCijfers">
    <w:name w:val="Opsomming Cijfers"/>
    <w:basedOn w:val="Standaard"/>
    <w:qFormat/>
    <w:rsid w:val="00755FE2"/>
    <w:pPr>
      <w:numPr>
        <w:numId w:val="2"/>
      </w:numPr>
      <w:spacing w:line="260" w:lineRule="atLeast"/>
    </w:pPr>
  </w:style>
  <w:style w:type="paragraph" w:customStyle="1" w:styleId="nadruk">
    <w:name w:val="nadruk"/>
    <w:basedOn w:val="Standaard"/>
    <w:next w:val="Standaard"/>
    <w:qFormat/>
    <w:rsid w:val="00755FE2"/>
    <w:pPr>
      <w:spacing w:line="260" w:lineRule="atLeast"/>
    </w:pPr>
    <w:rPr>
      <w:b/>
    </w:rPr>
  </w:style>
  <w:style w:type="paragraph" w:customStyle="1" w:styleId="SubtieleBenadrukking">
    <w:name w:val="Subtiele Benadrukking"/>
    <w:basedOn w:val="Standaard"/>
    <w:next w:val="Standaard"/>
    <w:qFormat/>
    <w:rsid w:val="00755FE2"/>
    <w:pPr>
      <w:spacing w:line="260" w:lineRule="atLeast"/>
    </w:pPr>
    <w:rPr>
      <w:i/>
    </w:rPr>
  </w:style>
  <w:style w:type="paragraph" w:customStyle="1" w:styleId="IntensieveBenadrukking">
    <w:name w:val="Intensieve Benadrukking"/>
    <w:basedOn w:val="Standaard"/>
    <w:next w:val="Standaard"/>
    <w:qFormat/>
    <w:rsid w:val="00755FE2"/>
    <w:pPr>
      <w:spacing w:line="260" w:lineRule="atLeast"/>
    </w:pPr>
    <w:rPr>
      <w:b/>
      <w:i/>
      <w:color w:val="E5E5E5"/>
    </w:rPr>
  </w:style>
  <w:style w:type="paragraph" w:customStyle="1" w:styleId="citaat">
    <w:name w:val="citaat"/>
    <w:basedOn w:val="Standaard"/>
    <w:next w:val="Standaard"/>
    <w:qFormat/>
    <w:rsid w:val="00755FE2"/>
    <w:pPr>
      <w:spacing w:line="260" w:lineRule="atLeast"/>
    </w:pPr>
    <w:rPr>
      <w:color w:val="666666"/>
    </w:rPr>
  </w:style>
  <w:style w:type="paragraph" w:styleId="Koptekst">
    <w:name w:val="header"/>
    <w:basedOn w:val="Standaard"/>
    <w:link w:val="KoptekstChar"/>
    <w:unhideWhenUsed/>
    <w:rsid w:val="00E2354F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E2354F"/>
  </w:style>
  <w:style w:type="paragraph" w:styleId="Voettekst">
    <w:name w:val="footer"/>
    <w:basedOn w:val="Standaard"/>
    <w:link w:val="VoettekstChar"/>
    <w:uiPriority w:val="99"/>
    <w:unhideWhenUsed/>
    <w:rsid w:val="009C3D2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C3D2D"/>
  </w:style>
  <w:style w:type="paragraph" w:styleId="Lijstalinea">
    <w:name w:val="List Paragraph"/>
    <w:basedOn w:val="Standaard"/>
    <w:uiPriority w:val="34"/>
    <w:qFormat/>
    <w:rsid w:val="00E554A5"/>
    <w:pPr>
      <w:ind w:left="720"/>
      <w:contextualSpacing/>
    </w:pPr>
  </w:style>
  <w:style w:type="character" w:styleId="Verwijzingopmerking">
    <w:name w:val="annotation reference"/>
    <w:semiHidden/>
    <w:rsid w:val="00E554A5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E554A5"/>
    <w:p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554A5"/>
    <w:rPr>
      <w:rFonts w:ascii="Arial" w:eastAsia="Times New Roman" w:hAnsi="Arial"/>
      <w:sz w:val="20"/>
      <w:szCs w:val="20"/>
      <w:lang w:eastAsia="nl-NL"/>
    </w:rPr>
  </w:style>
  <w:style w:type="paragraph" w:customStyle="1" w:styleId="OpsommetCijfer">
    <w:name w:val="Opsom met Cijfer"/>
    <w:basedOn w:val="Standaard"/>
    <w:rsid w:val="00E554A5"/>
    <w:pPr>
      <w:numPr>
        <w:numId w:val="3"/>
      </w:num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OpsommetLetters">
    <w:name w:val="Opsom met Letters"/>
    <w:basedOn w:val="Standaard"/>
    <w:rsid w:val="00E554A5"/>
    <w:pPr>
      <w:numPr>
        <w:numId w:val="4"/>
      </w:numPr>
      <w:spacing w:line="270" w:lineRule="atLeast"/>
    </w:pPr>
    <w:rPr>
      <w:rFonts w:ascii="Arial" w:eastAsia="Times New Roman" w:hAnsi="Arial"/>
      <w:sz w:val="20"/>
      <w:szCs w:val="20"/>
      <w:lang w:eastAsia="nl-NL"/>
    </w:rPr>
  </w:style>
  <w:style w:type="paragraph" w:customStyle="1" w:styleId="contractkop">
    <w:name w:val="contract kop"/>
    <w:basedOn w:val="Standaard"/>
    <w:next w:val="contractartikel"/>
    <w:link w:val="contractkopChar"/>
    <w:rsid w:val="00E554A5"/>
    <w:pPr>
      <w:numPr>
        <w:numId w:val="15"/>
      </w:numPr>
      <w:spacing w:before="240" w:line="288" w:lineRule="auto"/>
    </w:pPr>
    <w:rPr>
      <w:rFonts w:ascii="Arial" w:eastAsia="Times New Roman" w:hAnsi="Arial"/>
      <w:b/>
      <w:sz w:val="20"/>
      <w:szCs w:val="20"/>
      <w:lang w:eastAsia="nl-NL"/>
    </w:rPr>
  </w:style>
  <w:style w:type="paragraph" w:customStyle="1" w:styleId="contractartikel">
    <w:name w:val="contract artikel"/>
    <w:basedOn w:val="contractkop"/>
    <w:link w:val="contractartikelChar"/>
    <w:rsid w:val="00E554A5"/>
    <w:pPr>
      <w:numPr>
        <w:ilvl w:val="1"/>
      </w:numPr>
      <w:spacing w:before="0" w:after="120"/>
    </w:pPr>
    <w:rPr>
      <w:b w:val="0"/>
      <w:sz w:val="18"/>
    </w:rPr>
  </w:style>
  <w:style w:type="character" w:customStyle="1" w:styleId="contractkopChar">
    <w:name w:val="contract kop Char"/>
    <w:link w:val="contractkop"/>
    <w:rsid w:val="00E554A5"/>
    <w:rPr>
      <w:rFonts w:ascii="Arial" w:eastAsia="Times New Roman" w:hAnsi="Arial"/>
      <w:b/>
      <w:sz w:val="20"/>
      <w:szCs w:val="20"/>
      <w:lang w:eastAsia="nl-NL"/>
    </w:rPr>
  </w:style>
  <w:style w:type="character" w:customStyle="1" w:styleId="contractartikelChar">
    <w:name w:val="contract artikel Char"/>
    <w:link w:val="contractartikel"/>
    <w:rsid w:val="00E554A5"/>
    <w:rPr>
      <w:rFonts w:ascii="Arial" w:eastAsia="Times New Roman" w:hAnsi="Arial"/>
      <w:sz w:val="18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54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54A5"/>
    <w:rPr>
      <w:rFonts w:ascii="Tahoma" w:hAnsi="Tahoma" w:cs="Tahoma"/>
      <w:sz w:val="16"/>
      <w:szCs w:val="16"/>
    </w:rPr>
  </w:style>
  <w:style w:type="character" w:styleId="Hyperlink">
    <w:name w:val="Hyperlink"/>
    <w:basedOn w:val="Standaardalinea-lettertype"/>
    <w:uiPriority w:val="99"/>
    <w:unhideWhenUsed/>
    <w:rsid w:val="00C2615A"/>
    <w:rPr>
      <w:color w:val="666666" w:themeColor="hyperlink"/>
      <w:u w:val="singl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347F9"/>
    <w:pPr>
      <w:spacing w:line="240" w:lineRule="auto"/>
    </w:pPr>
    <w:rPr>
      <w:rFonts w:ascii="Corbel" w:eastAsia="Calibri" w:hAnsi="Corbel"/>
      <w:b/>
      <w:bCs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347F9"/>
    <w:rPr>
      <w:rFonts w:ascii="Arial" w:eastAsia="Times New Roman" w:hAnsi="Arial"/>
      <w:b/>
      <w:bCs/>
      <w:sz w:val="20"/>
      <w:szCs w:val="20"/>
      <w:lang w:eastAsia="nl-NL"/>
    </w:rPr>
  </w:style>
  <w:style w:type="paragraph" w:customStyle="1" w:styleId="Bijlageondertitel">
    <w:name w:val="Bijlage ondertitel"/>
    <w:basedOn w:val="Standaard"/>
    <w:next w:val="Standaard"/>
    <w:qFormat/>
    <w:rsid w:val="00C00CBB"/>
    <w:pPr>
      <w:pageBreakBefore/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Gemeente Amsterdam">
      <a:dk1>
        <a:sysClr val="windowText" lastClr="000000"/>
      </a:dk1>
      <a:lt1>
        <a:srgbClr val="FFFFFF"/>
      </a:lt1>
      <a:dk2>
        <a:srgbClr val="FF0000"/>
      </a:dk2>
      <a:lt2>
        <a:srgbClr val="E5E5E5"/>
      </a:lt2>
      <a:accent1>
        <a:srgbClr val="FF6A08"/>
      </a:accent1>
      <a:accent2>
        <a:srgbClr val="F6B400"/>
      </a:accent2>
      <a:accent3>
        <a:srgbClr val="5ABD00"/>
      </a:accent3>
      <a:accent4>
        <a:srgbClr val="00A4B4"/>
      </a:accent4>
      <a:accent5>
        <a:srgbClr val="0059CD"/>
      </a:accent5>
      <a:accent6>
        <a:srgbClr val="73107B"/>
      </a:accent6>
      <a:hlink>
        <a:srgbClr val="666666"/>
      </a:hlink>
      <a:folHlink>
        <a:srgbClr val="999999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ekstdocument" ma:contentTypeID="0x010100A43BF51D1C39A442B0DC53312CB36ACA2C00291C5EB43FC9754FBE32326DBCDA5E17" ma:contentTypeVersion="5" ma:contentTypeDescription="Nieuw tekstdocument" ma:contentTypeScope="" ma:versionID="ebf6571a861b616b5f8bf94b4fc1369d">
  <xsd:schema xmlns:xsd="http://www.w3.org/2001/XMLSchema" xmlns:xs="http://www.w3.org/2001/XMLSchema" xmlns:p="http://schemas.microsoft.com/office/2006/metadata/properties" xmlns:ns2="8e4831cc-e922-4902-8a5b-6728a426b330" xmlns:ns3="24208f1f-3bb4-4eaf-b5c9-ce49ab2d3c99" xmlns:ns4="d89e6b0f-8492-4ef2-98aa-3cbcb5f453d1" xmlns:ns5="c240a158-e83d-4ca8-a1ab-448c5bb1d0f2" targetNamespace="http://schemas.microsoft.com/office/2006/metadata/properties" ma:root="true" ma:fieldsID="179fb9c18d9d3af58462c1b9461d9155" ns2:_="" ns3:_="" ns4:_="" ns5:_="">
    <xsd:import namespace="8e4831cc-e922-4902-8a5b-6728a426b330"/>
    <xsd:import namespace="24208f1f-3bb4-4eaf-b5c9-ce49ab2d3c99"/>
    <xsd:import namespace="d89e6b0f-8492-4ef2-98aa-3cbcb5f453d1"/>
    <xsd:import namespace="c240a158-e83d-4ca8-a1ab-448c5bb1d0f2"/>
    <xsd:element name="properties">
      <xsd:complexType>
        <xsd:sequence>
          <xsd:element name="documentManagement">
            <xsd:complexType>
              <xsd:all>
                <xsd:element ref="ns2:DocumentlabelPMBTaxHTField0" minOccurs="0"/>
                <xsd:element ref="ns3:Basisdocument" minOccurs="0"/>
                <xsd:element ref="ns4:Projectnaam" minOccurs="0"/>
                <xsd:element ref="ns4:Projectnummer" minOccurs="0"/>
                <xsd:element ref="ns4:Projectomschrijving" minOccurs="0"/>
                <xsd:element ref="ns5:ProjectstatusTaxHTField0" minOccurs="0"/>
                <xsd:element ref="ns5:ProjectlocatieTaxHTField0" minOccurs="0"/>
                <xsd:element ref="ns5:OpdrachtgeverTaxHTField0" minOccurs="0"/>
                <xsd:element ref="ns2:TaxCatchAll" minOccurs="0"/>
                <xsd:element ref="ns2:TaxCatchAllLabel" minOccurs="0"/>
                <xsd:element ref="ns3:ThemaTaxHTField0" minOccurs="0"/>
                <xsd:element ref="ns5:DocumentthemaTaxHTField0" minOccurs="0"/>
                <xsd:element ref="ns5:DienstTaxHTField0" minOccurs="0"/>
                <xsd:element ref="ns4:Archiefkenmerk" minOccurs="0"/>
                <xsd:element ref="ns5:IngestuurdDoor" minOccurs="0"/>
                <xsd:element ref="ns5:IngestuurdOp" minOccurs="0"/>
                <xsd:element ref="ns4:Vertrouwelijkheid" minOccurs="0"/>
                <xsd:element ref="ns4:OrigineleLocatie" minOccurs="0"/>
                <xsd:element ref="ns2:Subdossier" minOccurs="0"/>
                <xsd:element ref="ns2:Trefwoord" minOccurs="0"/>
                <xsd:element ref="ns2:Subcategori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4831cc-e922-4902-8a5b-6728a426b330" elementFormDefault="qualified">
    <xsd:import namespace="http://schemas.microsoft.com/office/2006/documentManagement/types"/>
    <xsd:import namespace="http://schemas.microsoft.com/office/infopath/2007/PartnerControls"/>
    <xsd:element name="DocumentlabelPMBTaxHTField0" ma:index="8" nillable="true" ma:taxonomy="true" ma:internalName="DocumentlabelPMBTaxHTField0" ma:taxonomyFieldName="DocumentlabelPMB" ma:displayName="Categorie" ma:readOnly="false" ma:default="" ma:fieldId="{fd2e55d4-f493-4f40-967e-8a62669d0f44}" ma:taxonomyMulti="true" ma:sspId="31acaafb-750c-4244-a911-b702e7bd8d90" ma:termSetId="af1ff7bd-a3d0-4939-b6f8-0346636731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0" nillable="true" ma:displayName="Taxonomy Catch All Column" ma:description="" ma:hidden="true" ma:list="{3b4940d8-3b6e-40e7-8700-134846745882}" ma:internalName="TaxCatchAll" ma:showField="CatchAllData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1" nillable="true" ma:displayName="Taxonomy Catch All Column1" ma:description="" ma:hidden="true" ma:list="{3b4940d8-3b6e-40e7-8700-134846745882}" ma:internalName="TaxCatchAllLabel" ma:readOnly="true" ma:showField="CatchAllDataLabel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dossier" ma:index="33" nillable="true" ma:displayName="Zaakdossier" ma:list="{bf471b64-a55e-4a84-8ed4-b3d9c09ff735}" ma:internalName="Subdossier" ma:readOnly="false" ma:showField="Title" ma:web="6f7d8d48-585f-4aa0-ad33-145253d3067a">
      <xsd:simpleType>
        <xsd:restriction base="dms:Lookup"/>
      </xsd:simpleType>
    </xsd:element>
    <xsd:element name="Trefwoord" ma:index="34" nillable="true" ma:displayName="Trefwoord" ma:list="{7520fe90-2e44-475d-b9f5-890927dbb6d9}" ma:internalName="Trefwoord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ubcategorie" ma:index="35" nillable="true" ma:displayName="Subcategorie" ma:list="{581f5e95-0258-4025-ac48-d12cd2621d63}" ma:internalName="Subcategorie" ma:showField="Title" ma:web="6f7d8d48-585f-4aa0-ad33-145253d306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208f1f-3bb4-4eaf-b5c9-ce49ab2d3c99" elementFormDefault="qualified">
    <xsd:import namespace="http://schemas.microsoft.com/office/2006/documentManagement/types"/>
    <xsd:import namespace="http://schemas.microsoft.com/office/infopath/2007/PartnerControls"/>
    <xsd:element name="Basisdocument" ma:index="10" nillable="true" ma:displayName="Basisdocument" ma:default="0" ma:internalName="Basisdocument">
      <xsd:simpleType>
        <xsd:restriction base="dms:Boolean"/>
      </xsd:simpleType>
    </xsd:element>
    <xsd:element name="ThemaTaxHTField0" ma:index="22" nillable="true" ma:taxonomy="true" ma:internalName="ThemaTaxHTField0" ma:taxonomyFieldName="Thema" ma:displayName="Thema" ma:readOnly="false" ma:default="" ma:fieldId="{e54614d8-9b62-47b7-b61b-59084012f7bc}" ma:taxonomyMulti="true" ma:sspId="31acaafb-750c-4244-a911-b702e7bd8d90" ma:termSetId="43a6ce5e-2ae9-407c-8ab0-6e6e17c4f9d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9e6b0f-8492-4ef2-98aa-3cbcb5f453d1" elementFormDefault="qualified">
    <xsd:import namespace="http://schemas.microsoft.com/office/2006/documentManagement/types"/>
    <xsd:import namespace="http://schemas.microsoft.com/office/infopath/2007/PartnerControls"/>
    <xsd:element name="Projectnaam" ma:index="11" nillable="true" ma:displayName="Projectnaam" ma:internalName="Projectnaam">
      <xsd:simpleType>
        <xsd:restriction base="dms:Text">
          <xsd:maxLength value="255"/>
        </xsd:restriction>
      </xsd:simpleType>
    </xsd:element>
    <xsd:element name="Projectnummer" ma:index="12" nillable="true" ma:displayName="Projectnummer" ma:internalName="Projectnummer">
      <xsd:simpleType>
        <xsd:restriction base="dms:Text">
          <xsd:maxLength value="25"/>
        </xsd:restriction>
      </xsd:simpleType>
    </xsd:element>
    <xsd:element name="Projectomschrijving" ma:index="13" nillable="true" ma:displayName="Projectomschrijving" ma:internalName="Projectomschrijving">
      <xsd:simpleType>
        <xsd:restriction base="dms:Note">
          <xsd:maxLength value="255"/>
        </xsd:restriction>
      </xsd:simpleType>
    </xsd:element>
    <xsd:element name="Archiefkenmerk" ma:index="28" nillable="true" ma:displayName="Archiefkenmerk" ma:hidden="true" ma:internalName="Archiefkenmerk" ma:readOnly="true">
      <xsd:simpleType>
        <xsd:restriction base="dms:Text">
          <xsd:maxLength value="255"/>
        </xsd:restriction>
      </xsd:simpleType>
    </xsd:element>
    <xsd:element name="Vertrouwelijkheid" ma:index="31" nillable="true" ma:displayName="Vertrouwelijkheid" ma:default="Kabinet" ma:hidden="true" ma:internalName="Vertrouwelijkheid" ma:readOnly="true">
      <xsd:simpleType>
        <xsd:restriction base="dms:Choice">
          <xsd:enumeration value="Kabinet"/>
          <xsd:enumeration value="Dienst"/>
          <xsd:enumeration value="OA"/>
        </xsd:restriction>
      </xsd:simpleType>
    </xsd:element>
    <xsd:element name="OrigineleLocatie" ma:index="32" nillable="true" ma:displayName="Originele locatie" ma:hidden="true" ma:internalName="OrigineleLocatie" ma:readOnly="tru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0a158-e83d-4ca8-a1ab-448c5bb1d0f2" elementFormDefault="qualified">
    <xsd:import namespace="http://schemas.microsoft.com/office/2006/documentManagement/types"/>
    <xsd:import namespace="http://schemas.microsoft.com/office/infopath/2007/PartnerControls"/>
    <xsd:element name="ProjectstatusTaxHTField0" ma:index="14" nillable="true" ma:taxonomy="true" ma:internalName="ProjectstatusTaxHTField0" ma:taxonomyFieldName="Projectstatus" ma:displayName="Projectstatus" ma:default="" ma:fieldId="{2e51e781-7efa-4541-8906-9d15f3c68bfe}" ma:sspId="31acaafb-750c-4244-a911-b702e7bd8d90" ma:termSetId="7dccec44-003d-49a8-ad98-1cc90089081d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rojectlocatieTaxHTField0" ma:index="16" nillable="true" ma:taxonomy="true" ma:internalName="ProjectlocatieTaxHTField0" ma:taxonomyFieldName="Projectlocatie" ma:displayName="Projectlocatie" ma:default="" ma:fieldId="{5521c7bc-f5cb-46b0-93c9-78545cce8bb9}" ma:sspId="31acaafb-750c-4244-a911-b702e7bd8d90" ma:termSetId="c9cfe298-4df8-47a1-a437-7fcb924a64e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OpdrachtgeverTaxHTField0" ma:index="18" nillable="true" ma:taxonomy="true" ma:internalName="OpdrachtgeverTaxHTField0" ma:taxonomyFieldName="Opdrachtgever" ma:displayName="Opdrachtgever" ma:default="" ma:fieldId="{0e4e6ec4-9300-4412-8271-d1ead98b723d}" ma:sspId="31acaafb-750c-4244-a911-b702e7bd8d90" ma:termSetId="82d1faa2-4bc9-4030-b0fa-8e165a69e75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ocumentthemaTaxHTField0" ma:index="24" nillable="true" ma:taxonomy="true" ma:internalName="DocumentthemaTaxHTField0" ma:taxonomyFieldName="Documentthema" ma:displayName="Documentthema" ma:readOnly="false" ma:default="" ma:fieldId="{8a532053-c0c5-4008-97b8-cf7d738098d1}" ma:sspId="31acaafb-750c-4244-a911-b702e7bd8d90" ma:termSetId="03352b8e-25c5-4cfc-98f2-fac8925faa3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ienstTaxHTField0" ma:index="26" nillable="true" ma:taxonomy="true" ma:internalName="DienstTaxHTField0" ma:taxonomyFieldName="Dienst" ma:displayName="Dienst" ma:readOnly="true" ma:default="2;#PMB|176ac948-4ecf-4981-9af2-fc600aa0e3d7" ma:fieldId="{c86c3b65-f545-4948-88a2-f14bb7ad1262}" ma:sspId="31acaafb-750c-4244-a911-b702e7bd8d90" ma:termSetId="0e1b22e7-2e95-47dd-baed-a7a5345f7a0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gestuurdDoor" ma:index="29" nillable="true" ma:displayName="Ingestuurd door" ma:hidden="true" ma:internalName="IngestuurdDo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IngestuurdOp" ma:index="30" nillable="true" ma:displayName="Ingestuurd op" ma:format="DateTime" ma:hidden="true" ma:internalName="IngestuurdOp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trouwelijkheid xmlns="d89e6b0f-8492-4ef2-98aa-3cbcb5f453d1">Kabinet</Vertrouwelijkheid>
    <Opdrachtgever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OJZ</TermName>
          <TermId xmlns="http://schemas.microsoft.com/office/infopath/2007/PartnerControls">15dd7676-16df-422b-ae88-0c1017ec5c5c</TermId>
        </TermInfo>
      </Terms>
    </OpdrachtgeverTaxHTField0>
    <Dienst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PMB</TermName>
          <TermId xmlns="http://schemas.microsoft.com/office/infopath/2007/PartnerControls">176ac948-4ecf-4981-9af2-fc600aa0e3d7</TermId>
        </TermInfo>
      </Terms>
    </DienstTaxHTField0>
    <ThemaTaxHTField0 xmlns="24208f1f-3bb4-4eaf-b5c9-ce49ab2d3c99">
      <Terms xmlns="http://schemas.microsoft.com/office/infopath/2007/PartnerControls"/>
    </ThemaTaxHTField0>
    <DocumentthemaTaxHTField0 xmlns="c240a158-e83d-4ca8-a1ab-448c5bb1d0f2">
      <Terms xmlns="http://schemas.microsoft.com/office/infopath/2007/PartnerControls"/>
    </DocumentthemaTaxHTField0>
    <TaxCatchAll xmlns="8e4831cc-e922-4902-8a5b-6728a426b330">
      <Value>5</Value>
      <Value>4</Value>
      <Value>3</Value>
      <Value>2</Value>
    </TaxCatchAll>
    <Projectlocatie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Amsterdam</TermName>
          <TermId xmlns="http://schemas.microsoft.com/office/infopath/2007/PartnerControls">adbe134c-bf4e-4f23-9e83-f44da7add0a6</TermId>
        </TermInfo>
      </Terms>
    </ProjectlocatieTaxHTField0>
    <Projectomschrijving xmlns="d89e6b0f-8492-4ef2-98aa-3cbcb5f453d1">Inkoop Tijdelijke Huisvesting (unitbouw)</Projectomschrijving>
    <DocumentlabelPMBTaxHTField0 xmlns="8e4831cc-e922-4902-8a5b-6728a426b330">
      <Terms xmlns="http://schemas.microsoft.com/office/infopath/2007/PartnerControls"/>
    </DocumentlabelPMBTaxHTField0>
    <Projectnaam xmlns="d89e6b0f-8492-4ef2-98aa-3cbcb5f453d1">Inkoop Tijdelijke Huisvesting (unitbouw)</Projectnaam>
    <ProjectstatusTaxHTField0 xmlns="c240a158-e83d-4ca8-a1ab-448c5bb1d0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Uitvoering</TermName>
          <TermId xmlns="http://schemas.microsoft.com/office/infopath/2007/PartnerControls">cbf6b336-1d0b-4374-a4c6-4c5f7e693613</TermId>
        </TermInfo>
      </Terms>
    </ProjectstatusTaxHTField0>
    <Subdossier xmlns="8e4831cc-e922-4902-8a5b-6728a426b330" xsi:nil="true"/>
    <Basisdocument xmlns="24208f1f-3bb4-4eaf-b5c9-ce49ab2d3c99">false</Basisdocument>
    <Trefwoord xmlns="8e4831cc-e922-4902-8a5b-6728a426b330"/>
    <Projectnummer xmlns="d89e6b0f-8492-4ef2-98aa-3cbcb5f453d1" xsi:nil="true"/>
    <Subcategorie xmlns="8e4831cc-e922-4902-8a5b-6728a426b330"/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SharedContentType xmlns="Microsoft.SharePoint.Taxonomy.ContentTypeSync" SourceId="31acaafb-750c-4244-a911-b702e7bd8d90" ContentTypeId="0x010100A43BF51D1C39A442B0DC53312CB36ACA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2A4E59-DF1D-4CF4-A18A-0637B5574B96}"/>
</file>

<file path=customXml/itemProps2.xml><?xml version="1.0" encoding="utf-8"?>
<ds:datastoreItem xmlns:ds="http://schemas.openxmlformats.org/officeDocument/2006/customXml" ds:itemID="{ABF07011-EEF2-446B-B034-8A68E3A06FBF}"/>
</file>

<file path=customXml/itemProps3.xml><?xml version="1.0" encoding="utf-8"?>
<ds:datastoreItem xmlns:ds="http://schemas.openxmlformats.org/officeDocument/2006/customXml" ds:itemID="{F13DF67C-3BF4-48DC-8687-67EB1CD03932}"/>
</file>

<file path=customXml/itemProps4.xml><?xml version="1.0" encoding="utf-8"?>
<ds:datastoreItem xmlns:ds="http://schemas.openxmlformats.org/officeDocument/2006/customXml" ds:itemID="{EE23F3A3-A2DD-45F5-9CC6-1D9713565ED8}"/>
</file>

<file path=customXml/itemProps5.xml><?xml version="1.0" encoding="utf-8"?>
<ds:datastoreItem xmlns:ds="http://schemas.openxmlformats.org/officeDocument/2006/customXml" ds:itemID="{ED8FFB5E-A84C-4529-B585-0833FBB253D4}"/>
</file>

<file path=customXml/itemProps6.xml><?xml version="1.0" encoding="utf-8"?>
<ds:datastoreItem xmlns:ds="http://schemas.openxmlformats.org/officeDocument/2006/customXml" ds:itemID="{6602D2F9-2F24-4663-855F-0A91249500B9}"/>
</file>

<file path=docProps/app.xml><?xml version="1.0" encoding="utf-8"?>
<Properties xmlns="http://schemas.openxmlformats.org/officeDocument/2006/extended-properties" xmlns:vt="http://schemas.openxmlformats.org/officeDocument/2006/docPropsVTypes">
  <Template>8CA4CAA6.dotm</Template>
  <TotalTime>26</TotalTime>
  <Pages>1</Pages>
  <Words>241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Stadsdeel ZuidOost</Company>
  <LinksUpToDate>false</LinksUpToDate>
  <CharactersWithSpaces>1564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Cursist09</dc:creator>
  <cp:lastModifiedBy>Gaddum, Lucinda</cp:lastModifiedBy>
  <cp:revision>8</cp:revision>
  <cp:lastPrinted>2019-12-18T12:16:00Z</cp:lastPrinted>
  <dcterms:created xsi:type="dcterms:W3CDTF">2019-08-19T09:59:00Z</dcterms:created>
  <dcterms:modified xsi:type="dcterms:W3CDTF">2019-12-18T12:20:00Z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pdrachtgever">
    <vt:lpwstr>3;#OJZ|15dd7676-16df-422b-ae88-0c1017ec5c5c</vt:lpwstr>
  </property>
  <property fmtid="{D5CDD505-2E9C-101B-9397-08002B2CF9AE}" pid="3" name="Projectlocatie">
    <vt:lpwstr>5;#Amsterdam|adbe134c-bf4e-4f23-9e83-f44da7add0a6</vt:lpwstr>
  </property>
  <property fmtid="{D5CDD505-2E9C-101B-9397-08002B2CF9AE}" pid="4" name="Projectstatus">
    <vt:lpwstr>4;#Uitvoering|cbf6b336-1d0b-4374-a4c6-4c5f7e693613</vt:lpwstr>
  </property>
  <property fmtid="{D5CDD505-2E9C-101B-9397-08002B2CF9AE}" pid="5" name="Thema">
    <vt:lpwstr/>
  </property>
  <property fmtid="{D5CDD505-2E9C-101B-9397-08002B2CF9AE}" pid="6" name="ContentTypeId">
    <vt:lpwstr>0x010100A43BF51D1C39A442B0DC53312CB36ACA2C00291C5EB43FC9754FBE32326DBCDA5E17</vt:lpwstr>
  </property>
  <property fmtid="{D5CDD505-2E9C-101B-9397-08002B2CF9AE}" pid="7" name="Documentthema">
    <vt:lpwstr/>
  </property>
  <property fmtid="{D5CDD505-2E9C-101B-9397-08002B2CF9AE}" pid="8" name="DocumentlabelPMB">
    <vt:lpwstr/>
  </property>
  <property fmtid="{D5CDD505-2E9C-101B-9397-08002B2CF9AE}" pid="9" name="Dienst">
    <vt:lpwstr>2;#PMB|176ac948-4ecf-4981-9af2-fc600aa0e3d7</vt:lpwstr>
  </property>
</Properties>
</file>